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R5-244490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Aug 19 - 23,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CDS: NR band and CBW FR1 n41 PC1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Nokia, Nokia Shanghai Bell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n41 PC1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146C5F"/>
    <w:rsid w:val="0C083041"/>
    <w:rsid w:val="0C906407"/>
    <w:rsid w:val="0FDC646C"/>
    <w:rsid w:val="1003756C"/>
    <w:rsid w:val="112C348B"/>
    <w:rsid w:val="12943BD0"/>
    <w:rsid w:val="161D0664"/>
    <w:rsid w:val="1AAA68E4"/>
    <w:rsid w:val="1B0E184C"/>
    <w:rsid w:val="1CF22270"/>
    <w:rsid w:val="2413310C"/>
    <w:rsid w:val="25741C29"/>
    <w:rsid w:val="27BF730C"/>
    <w:rsid w:val="28517DB3"/>
    <w:rsid w:val="2B887546"/>
    <w:rsid w:val="2E2E26AD"/>
    <w:rsid w:val="30E61DD3"/>
    <w:rsid w:val="32EA75B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61054C1C"/>
    <w:rsid w:val="638E5CCA"/>
    <w:rsid w:val="64D120CD"/>
    <w:rsid w:val="6B860A46"/>
    <w:rsid w:val="6DC31512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2024-08-08T09:07:59Z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